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1" w:type="dxa"/>
        <w:tblInd w:w="-12" w:type="dxa"/>
        <w:tblLook w:val="04A0" w:firstRow="1" w:lastRow="0" w:firstColumn="1" w:lastColumn="0" w:noHBand="0" w:noVBand="1"/>
      </w:tblPr>
      <w:tblGrid>
        <w:gridCol w:w="8092"/>
        <w:gridCol w:w="1109"/>
      </w:tblGrid>
      <w:tr w:rsidR="002121F9" w:rsidRPr="006D37DB" w14:paraId="6EEF33D6" w14:textId="77777777" w:rsidTr="00560E03">
        <w:trPr>
          <w:trHeight w:val="490"/>
        </w:trPr>
        <w:tc>
          <w:tcPr>
            <w:tcW w:w="9201" w:type="dxa"/>
            <w:gridSpan w:val="2"/>
            <w:noWrap/>
            <w:vAlign w:val="bottom"/>
          </w:tcPr>
          <w:p w14:paraId="0F6F15EC" w14:textId="77777777" w:rsidR="002121F9" w:rsidRPr="006D37DB" w:rsidRDefault="008303CF" w:rsidP="00433EFE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0"/>
                <w:szCs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BFEC793" wp14:editId="005B6F61">
                  <wp:simplePos x="0" y="0"/>
                  <wp:positionH relativeFrom="column">
                    <wp:posOffset>-1441450</wp:posOffset>
                  </wp:positionH>
                  <wp:positionV relativeFrom="paragraph">
                    <wp:posOffset>-124460</wp:posOffset>
                  </wp:positionV>
                  <wp:extent cx="1395730" cy="1005840"/>
                  <wp:effectExtent l="0" t="0" r="0" b="381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730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2" behindDoc="1" locked="0" layoutInCell="1" allowOverlap="1" wp14:anchorId="4B40CB66" wp14:editId="593B342F">
                  <wp:simplePos x="0" y="0"/>
                  <wp:positionH relativeFrom="margin">
                    <wp:posOffset>4657725</wp:posOffset>
                  </wp:positionH>
                  <wp:positionV relativeFrom="margin">
                    <wp:posOffset>0</wp:posOffset>
                  </wp:positionV>
                  <wp:extent cx="1038860" cy="887730"/>
                  <wp:effectExtent l="0" t="0" r="8890" b="762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860" cy="88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525A12B2" w:rsidRPr="495F7EE8">
              <w:rPr>
                <w:rFonts w:ascii="Arial" w:hAnsi="Arial" w:cs="Arial"/>
                <w:b/>
                <w:bCs/>
                <w:color w:val="FFFFFF" w:themeColor="background1"/>
                <w:sz w:val="10"/>
                <w:szCs w:val="10"/>
              </w:rPr>
              <w:t>+</w:t>
            </w:r>
          </w:p>
          <w:p w14:paraId="33A8C8C4" w14:textId="77777777" w:rsidR="002121F9" w:rsidRPr="006D37DB" w:rsidRDefault="002121F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  <w:p w14:paraId="6D2ACC5C" w14:textId="77777777" w:rsidR="002121F9" w:rsidRDefault="002121F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FFFFFF"/>
                <w:sz w:val="10"/>
                <w:szCs w:val="10"/>
              </w:rPr>
            </w:pPr>
          </w:p>
          <w:p w14:paraId="1DEED85D" w14:textId="77777777" w:rsidR="007914B2" w:rsidRPr="007914B2" w:rsidRDefault="007914B2" w:rsidP="007914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4074" w:rsidRPr="006D37DB" w14:paraId="242A9E29" w14:textId="77777777" w:rsidTr="00560E03">
        <w:trPr>
          <w:trHeight w:val="399"/>
        </w:trPr>
        <w:tc>
          <w:tcPr>
            <w:tcW w:w="8092" w:type="dxa"/>
            <w:tcBorders>
              <w:left w:val="nil"/>
            </w:tcBorders>
            <w:shd w:val="clear" w:color="auto" w:fill="008080"/>
            <w:noWrap/>
            <w:vAlign w:val="bottom"/>
          </w:tcPr>
          <w:p w14:paraId="69A48097" w14:textId="77777777" w:rsidR="007C4074" w:rsidRPr="006D37DB" w:rsidRDefault="007C4074" w:rsidP="00433EFE">
            <w:pPr>
              <w:spacing w:before="180" w:after="180" w:line="240" w:lineRule="auto"/>
              <w:ind w:left="1176"/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DELEGATION OF AUTHORITY FORM</w:t>
            </w:r>
          </w:p>
        </w:tc>
        <w:tc>
          <w:tcPr>
            <w:tcW w:w="1109" w:type="dxa"/>
            <w:tcBorders>
              <w:right w:val="nil"/>
            </w:tcBorders>
            <w:shd w:val="clear" w:color="auto" w:fill="008080"/>
            <w:vAlign w:val="bottom"/>
          </w:tcPr>
          <w:p w14:paraId="66E617C4" w14:textId="77777777" w:rsidR="007C4074" w:rsidRPr="00433EFE" w:rsidRDefault="008B78F7" w:rsidP="007C4074">
            <w:pPr>
              <w:spacing w:before="180" w:after="18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3"/>
                <w:szCs w:val="13"/>
              </w:rPr>
              <w:t>v</w:t>
            </w:r>
            <w:r w:rsidR="00FA0328">
              <w:rPr>
                <w:rFonts w:ascii="Arial" w:hAnsi="Arial" w:cs="Arial"/>
                <w:b/>
                <w:bCs/>
                <w:color w:val="FFFFFF"/>
                <w:sz w:val="13"/>
                <w:szCs w:val="13"/>
              </w:rPr>
              <w:t>3</w:t>
            </w:r>
            <w:r w:rsidR="007C4074" w:rsidRPr="00433EFE">
              <w:rPr>
                <w:rFonts w:ascii="Arial" w:hAnsi="Arial" w:cs="Arial"/>
                <w:b/>
                <w:bCs/>
                <w:color w:val="FFFFFF"/>
                <w:sz w:val="13"/>
                <w:szCs w:val="13"/>
              </w:rPr>
              <w:t xml:space="preserve"> </w:t>
            </w:r>
            <w:r w:rsidR="00F26413">
              <w:rPr>
                <w:rFonts w:ascii="Arial" w:hAnsi="Arial" w:cs="Arial"/>
                <w:b/>
                <w:bCs/>
                <w:color w:val="FFFFFF"/>
                <w:sz w:val="13"/>
                <w:szCs w:val="13"/>
              </w:rPr>
              <w:t>Nov</w:t>
            </w:r>
            <w:r w:rsidR="00F26413" w:rsidRPr="00433EFE">
              <w:rPr>
                <w:rFonts w:ascii="Arial" w:hAnsi="Arial" w:cs="Arial"/>
                <w:b/>
                <w:bCs/>
                <w:color w:val="FFFFFF"/>
                <w:sz w:val="13"/>
                <w:szCs w:val="13"/>
              </w:rPr>
              <w:t xml:space="preserve"> </w:t>
            </w:r>
            <w:r w:rsidR="007C4074" w:rsidRPr="00433EFE">
              <w:rPr>
                <w:rFonts w:ascii="Arial" w:hAnsi="Arial" w:cs="Arial"/>
                <w:b/>
                <w:bCs/>
                <w:color w:val="FFFFFF"/>
                <w:sz w:val="13"/>
                <w:szCs w:val="13"/>
              </w:rPr>
              <w:t>2025</w:t>
            </w:r>
          </w:p>
        </w:tc>
      </w:tr>
    </w:tbl>
    <w:tbl>
      <w:tblPr>
        <w:tblpPr w:leftFromText="180" w:rightFromText="180" w:vertAnchor="text" w:horzAnchor="margin" w:tblpY="181"/>
        <w:tblW w:w="9209" w:type="dxa"/>
        <w:tblBorders>
          <w:top w:val="single" w:sz="4" w:space="0" w:color="008080"/>
          <w:left w:val="single" w:sz="4" w:space="0" w:color="008080"/>
          <w:bottom w:val="single" w:sz="4" w:space="0" w:color="008080"/>
          <w:right w:val="single" w:sz="4" w:space="0" w:color="008080"/>
          <w:insideH w:val="single" w:sz="4" w:space="0" w:color="008080"/>
          <w:insideV w:val="single" w:sz="4" w:space="0" w:color="008080"/>
        </w:tblBorders>
        <w:tblLook w:val="04A0" w:firstRow="1" w:lastRow="0" w:firstColumn="1" w:lastColumn="0" w:noHBand="0" w:noVBand="1"/>
      </w:tblPr>
      <w:tblGrid>
        <w:gridCol w:w="805"/>
        <w:gridCol w:w="3538"/>
        <w:gridCol w:w="286"/>
        <w:gridCol w:w="259"/>
        <w:gridCol w:w="2405"/>
        <w:gridCol w:w="1916"/>
      </w:tblGrid>
      <w:tr w:rsidR="00F5671E" w:rsidRPr="006D37DB" w14:paraId="312E9537" w14:textId="77777777" w:rsidTr="00560E03">
        <w:trPr>
          <w:trHeight w:val="2038"/>
        </w:trPr>
        <w:tc>
          <w:tcPr>
            <w:tcW w:w="9209" w:type="dxa"/>
            <w:gridSpan w:val="6"/>
            <w:tcBorders>
              <w:bottom w:val="nil"/>
            </w:tcBorders>
          </w:tcPr>
          <w:p w14:paraId="12024A36" w14:textId="77777777" w:rsidR="00F5671E" w:rsidRPr="006D37DB" w:rsidRDefault="00F5671E" w:rsidP="00601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right="360"/>
              <w:jc w:val="both"/>
              <w:textAlignment w:val="baseline"/>
              <w:rPr>
                <w:rFonts w:ascii="Arial" w:hAnsi="Arial" w:cs="Arial"/>
                <w:sz w:val="15"/>
                <w:szCs w:val="15"/>
              </w:rPr>
            </w:pPr>
          </w:p>
          <w:p w14:paraId="7CE5BFBF" w14:textId="77777777" w:rsidR="00F5671E" w:rsidRPr="00433EFE" w:rsidRDefault="00F5671E" w:rsidP="00B650B6">
            <w:pPr>
              <w:widowControl w:val="0"/>
              <w:autoSpaceDE w:val="0"/>
              <w:autoSpaceDN w:val="0"/>
              <w:adjustRightInd w:val="0"/>
              <w:spacing w:after="135"/>
              <w:ind w:left="180" w:right="360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sz w:val="16"/>
                <w:szCs w:val="16"/>
              </w:rPr>
              <w:t>To whom it may concern</w:t>
            </w:r>
          </w:p>
          <w:p w14:paraId="14FA0331" w14:textId="77777777" w:rsidR="00F5671E" w:rsidRPr="00433EFE" w:rsidRDefault="00F5671E" w:rsidP="00B650B6">
            <w:pPr>
              <w:widowControl w:val="0"/>
              <w:autoSpaceDE w:val="0"/>
              <w:autoSpaceDN w:val="0"/>
              <w:adjustRightInd w:val="0"/>
              <w:spacing w:after="135"/>
              <w:ind w:left="180" w:right="360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56592B91" w14:textId="77777777" w:rsidR="00F5671E" w:rsidRPr="00433EFE" w:rsidRDefault="00F5671E" w:rsidP="00B650B6">
            <w:pPr>
              <w:widowControl w:val="0"/>
              <w:autoSpaceDE w:val="0"/>
              <w:autoSpaceDN w:val="0"/>
              <w:adjustRightInd w:val="0"/>
              <w:spacing w:after="135"/>
              <w:ind w:left="180" w:right="360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sz w:val="16"/>
                <w:szCs w:val="16"/>
              </w:rPr>
              <w:t xml:space="preserve">This is to notify that </w:t>
            </w:r>
            <w:r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(name of person being authorised)</w:t>
            </w:r>
            <w:r w:rsidRPr="00433EFE">
              <w:rPr>
                <w:rFonts w:ascii="Arial" w:hAnsi="Arial" w:cs="Arial"/>
                <w:sz w:val="16"/>
                <w:szCs w:val="16"/>
              </w:rPr>
              <w:t xml:space="preserve">, who holds the position of </w:t>
            </w:r>
            <w:r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(position of the person being authorised)</w:t>
            </w:r>
            <w:r w:rsidRPr="00433EFE">
              <w:rPr>
                <w:rFonts w:ascii="Arial" w:hAnsi="Arial" w:cs="Arial"/>
                <w:sz w:val="16"/>
                <w:szCs w:val="16"/>
              </w:rPr>
              <w:t>, within</w:t>
            </w:r>
            <w:r w:rsidRPr="00433EF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(name of Beneficiary organisation)</w:t>
            </w:r>
            <w:r w:rsidRPr="00433EFE">
              <w:rPr>
                <w:rFonts w:ascii="Arial" w:hAnsi="Arial" w:cs="Arial"/>
                <w:sz w:val="16"/>
                <w:szCs w:val="16"/>
              </w:rPr>
              <w:t xml:space="preserve">, is hereby authorised to act and sign on behalf of </w:t>
            </w:r>
            <w:r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(name of person delegating authority)</w:t>
            </w:r>
            <w:r w:rsidRPr="00433EF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433EFE">
              <w:rPr>
                <w:rFonts w:ascii="Arial" w:hAnsi="Arial" w:cs="Arial"/>
                <w:sz w:val="16"/>
                <w:szCs w:val="16"/>
              </w:rPr>
              <w:t xml:space="preserve">within </w:t>
            </w:r>
            <w:r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(name of Beneficiary)</w:t>
            </w:r>
            <w:r w:rsidRPr="00433EFE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</w:t>
            </w:r>
            <w:r w:rsidRPr="00433EFE">
              <w:rPr>
                <w:rFonts w:ascii="Arial" w:hAnsi="Arial" w:cs="Arial"/>
                <w:sz w:val="16"/>
                <w:szCs w:val="16"/>
              </w:rPr>
              <w:t xml:space="preserve">on: </w:t>
            </w:r>
          </w:p>
          <w:tbl>
            <w:tblPr>
              <w:tblStyle w:val="TableGrid"/>
              <w:tblW w:w="0" w:type="auto"/>
              <w:tblInd w:w="1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79"/>
              <w:gridCol w:w="6438"/>
            </w:tblGrid>
            <w:tr w:rsidR="006A66CE" w:rsidRPr="006A2DD5" w14:paraId="562E3821" w14:textId="77777777" w:rsidTr="003469B4">
              <w:trPr>
                <w:trHeight w:val="329"/>
              </w:trPr>
              <w:tc>
                <w:tcPr>
                  <w:tcW w:w="1779" w:type="dxa"/>
                  <w:vAlign w:val="center"/>
                </w:tcPr>
                <w:p w14:paraId="35E93F6E" w14:textId="77777777" w:rsidR="006A66CE" w:rsidRPr="006A2DD5" w:rsidRDefault="006A66CE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8"/>
                    <w:jc w:val="center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u w:val="single"/>
                    </w:rPr>
                  </w:pPr>
                  <w:r w:rsidRPr="006A2DD5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u w:val="single"/>
                    </w:rPr>
                    <w:t>Tick as appropriate</w:t>
                  </w:r>
                </w:p>
              </w:tc>
              <w:tc>
                <w:tcPr>
                  <w:tcW w:w="6438" w:type="dxa"/>
                  <w:vAlign w:val="center"/>
                </w:tcPr>
                <w:p w14:paraId="50332C10" w14:textId="77777777" w:rsidR="006A66CE" w:rsidRPr="006A2DD5" w:rsidRDefault="006A66CE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</w:p>
              </w:tc>
            </w:tr>
            <w:tr w:rsidR="006A66CE" w:rsidRPr="006A2DD5" w14:paraId="07512456" w14:textId="77777777" w:rsidTr="003469B4">
              <w:trPr>
                <w:trHeight w:val="397"/>
              </w:trPr>
              <w:sdt>
                <w:sdtPr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id w:val="437296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79" w:type="dxa"/>
                      <w:vAlign w:val="center"/>
                    </w:tcPr>
                    <w:p w14:paraId="462C2D6B" w14:textId="77777777" w:rsidR="006A66CE" w:rsidRPr="006A2DD5" w:rsidRDefault="006A66CE" w:rsidP="00FE774C">
                      <w:pPr>
                        <w:framePr w:hSpace="180" w:wrap="around" w:vAnchor="text" w:hAnchor="margin" w:y="181"/>
                        <w:widowControl w:val="0"/>
                        <w:autoSpaceDE w:val="0"/>
                        <w:autoSpaceDN w:val="0"/>
                        <w:adjustRightInd w:val="0"/>
                        <w:spacing w:after="135"/>
                        <w:jc w:val="center"/>
                        <w:textAlignment w:val="baseline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6A2DD5">
                        <w:rPr>
                          <w:rFonts w:ascii="MS Gothic" w:eastAsia="MS Gothic" w:hAnsi="MS Gothic" w:cs="Arial" w:hint="eastAsia"/>
                          <w:bCs/>
                          <w:iCs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6438" w:type="dxa"/>
                  <w:vAlign w:val="center"/>
                </w:tcPr>
                <w:p w14:paraId="27D73D23" w14:textId="77777777" w:rsidR="006A66CE" w:rsidRPr="006A2DD5" w:rsidRDefault="006A66CE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all matters</w:t>
                  </w:r>
                  <w:r w:rsidRPr="006A2DD5">
                    <w:rPr>
                      <w:rFonts w:ascii="Arial" w:hAnsi="Arial" w:cs="Arial"/>
                      <w:sz w:val="16"/>
                      <w:szCs w:val="16"/>
                    </w:rPr>
                    <w:t>, or</w:t>
                  </w:r>
                </w:p>
              </w:tc>
            </w:tr>
            <w:tr w:rsidR="006A66CE" w:rsidRPr="006A2DD5" w14:paraId="1FC2444C" w14:textId="77777777" w:rsidTr="003469B4">
              <w:trPr>
                <w:trHeight w:val="397"/>
              </w:trPr>
              <w:sdt>
                <w:sdtPr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id w:val="17464496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779" w:type="dxa"/>
                      <w:vAlign w:val="center"/>
                    </w:tcPr>
                    <w:p w14:paraId="4EEBA8B2" w14:textId="77777777" w:rsidR="006A66CE" w:rsidRPr="006A2DD5" w:rsidRDefault="00560E03" w:rsidP="00FE774C">
                      <w:pPr>
                        <w:framePr w:hSpace="180" w:wrap="around" w:vAnchor="text" w:hAnchor="margin" w:y="181"/>
                        <w:widowControl w:val="0"/>
                        <w:autoSpaceDE w:val="0"/>
                        <w:autoSpaceDN w:val="0"/>
                        <w:adjustRightInd w:val="0"/>
                        <w:spacing w:after="135"/>
                        <w:jc w:val="center"/>
                        <w:textAlignment w:val="baseline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6438" w:type="dxa"/>
                  <w:vAlign w:val="center"/>
                </w:tcPr>
                <w:p w14:paraId="41B38A02" w14:textId="77777777" w:rsidR="006A66CE" w:rsidRPr="006A2DD5" w:rsidRDefault="006A66CE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  <w:r w:rsidRPr="006A2DD5">
                    <w:rPr>
                      <w:rFonts w:ascii="Arial" w:hAnsi="Arial" w:cs="Arial"/>
                      <w:sz w:val="16"/>
                      <w:szCs w:val="16"/>
                    </w:rPr>
                    <w:t xml:space="preserve">on </w:t>
                  </w:r>
                  <w:r w:rsidR="00287338">
                    <w:rPr>
                      <w:rFonts w:ascii="Arial" w:hAnsi="Arial" w:cs="Arial"/>
                      <w:sz w:val="16"/>
                      <w:szCs w:val="16"/>
                    </w:rPr>
                    <w:t>the following specific matters</w:t>
                  </w:r>
                  <w:r w:rsidR="005C6568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</w:tr>
            <w:tr w:rsidR="00287338" w:rsidRPr="006A2DD5" w14:paraId="1D2F12E0" w14:textId="77777777" w:rsidTr="003469B4">
              <w:trPr>
                <w:trHeight w:val="397"/>
              </w:trPr>
              <w:tc>
                <w:tcPr>
                  <w:tcW w:w="1779" w:type="dxa"/>
                  <w:vAlign w:val="center"/>
                </w:tcPr>
                <w:p w14:paraId="7AC2DBB7" w14:textId="77777777" w:rsidR="00287338" w:rsidRPr="006A2DD5" w:rsidRDefault="00287338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jc w:val="center"/>
                    <w:textAlignment w:val="baseline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438" w:type="dxa"/>
                  <w:tcBorders>
                    <w:bottom w:val="single" w:sz="4" w:space="0" w:color="auto"/>
                  </w:tcBorders>
                  <w:vAlign w:val="bottom"/>
                </w:tcPr>
                <w:p w14:paraId="2073FFF5" w14:textId="77777777" w:rsidR="00287338" w:rsidRPr="006A2DD5" w:rsidRDefault="00287338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87338" w:rsidRPr="006A2DD5" w14:paraId="78782599" w14:textId="77777777" w:rsidTr="003469B4">
              <w:trPr>
                <w:trHeight w:val="397"/>
              </w:trPr>
              <w:tc>
                <w:tcPr>
                  <w:tcW w:w="1779" w:type="dxa"/>
                  <w:vAlign w:val="center"/>
                </w:tcPr>
                <w:p w14:paraId="31F3F00C" w14:textId="77777777" w:rsidR="00287338" w:rsidRPr="006A2DD5" w:rsidRDefault="00287338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jc w:val="center"/>
                    <w:textAlignment w:val="baseline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4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764CB993" w14:textId="77777777" w:rsidR="00287338" w:rsidRPr="006A2DD5" w:rsidRDefault="00287338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34475FAF" w14:textId="77777777" w:rsidR="00F5671E" w:rsidRPr="006D37DB" w:rsidRDefault="00F5671E" w:rsidP="00601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5671E" w:rsidRPr="006D37DB" w14:paraId="12A6248C" w14:textId="77777777" w:rsidTr="00560E03">
        <w:trPr>
          <w:trHeight w:val="737"/>
        </w:trPr>
        <w:tc>
          <w:tcPr>
            <w:tcW w:w="9209" w:type="dxa"/>
            <w:gridSpan w:val="6"/>
            <w:tcBorders>
              <w:top w:val="nil"/>
              <w:bottom w:val="nil"/>
            </w:tcBorders>
          </w:tcPr>
          <w:p w14:paraId="631F343F" w14:textId="77777777" w:rsidR="00027E81" w:rsidRDefault="00027E81" w:rsidP="00AB4021">
            <w:pPr>
              <w:widowControl w:val="0"/>
              <w:autoSpaceDE w:val="0"/>
              <w:autoSpaceDN w:val="0"/>
              <w:adjustRightInd w:val="0"/>
              <w:spacing w:after="135"/>
              <w:ind w:left="181" w:right="357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3F2449DA" w14:textId="77777777" w:rsidR="00E0470C" w:rsidRDefault="00F5671E" w:rsidP="00AB4021">
            <w:pPr>
              <w:widowControl w:val="0"/>
              <w:autoSpaceDE w:val="0"/>
              <w:autoSpaceDN w:val="0"/>
              <w:adjustRightInd w:val="0"/>
              <w:spacing w:after="135"/>
              <w:ind w:left="181" w:right="357"/>
              <w:jc w:val="both"/>
              <w:textAlignment w:val="baseline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33EFE">
              <w:rPr>
                <w:rFonts w:ascii="Arial" w:hAnsi="Arial" w:cs="Arial"/>
                <w:sz w:val="16"/>
                <w:szCs w:val="16"/>
              </w:rPr>
              <w:t>pertaining to</w:t>
            </w:r>
            <w:r w:rsidR="001C2AF7" w:rsidRPr="00433E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(</w:t>
            </w:r>
            <w:r w:rsidR="001C2AF7"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code and </w:t>
            </w:r>
            <w:r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name of project)</w:t>
            </w:r>
            <w:r w:rsidR="00601FF4" w:rsidRPr="00433EFE"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  <w:r w:rsidR="001C2AF7" w:rsidRPr="00433E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01FF4" w:rsidRPr="00433EFE">
              <w:rPr>
                <w:rFonts w:ascii="Arial" w:hAnsi="Arial" w:cs="Arial"/>
                <w:sz w:val="16"/>
                <w:szCs w:val="16"/>
              </w:rPr>
              <w:t>co-</w:t>
            </w:r>
            <w:r w:rsidR="001C2AF7" w:rsidRPr="00433EFE">
              <w:rPr>
                <w:rFonts w:ascii="Arial" w:hAnsi="Arial" w:cs="Arial"/>
                <w:sz w:val="16"/>
                <w:szCs w:val="16"/>
              </w:rPr>
              <w:t xml:space="preserve">financed </w:t>
            </w:r>
            <w:r w:rsidR="00601FF4" w:rsidRPr="00433EFE">
              <w:rPr>
                <w:rFonts w:ascii="Arial" w:hAnsi="Arial" w:cs="Arial"/>
                <w:sz w:val="16"/>
                <w:szCs w:val="16"/>
              </w:rPr>
              <w:t>through</w:t>
            </w:r>
            <w:r w:rsidR="001C2AF7" w:rsidRPr="00433EFE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="001C2AF7"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(</w:t>
            </w:r>
            <w:r w:rsidR="00936571"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Insert relevant </w:t>
            </w:r>
            <w:r w:rsidR="001C2AF7" w:rsidRPr="00433EFE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Fund)</w:t>
            </w:r>
            <w:r w:rsidR="002C2C66" w:rsidRPr="00433EFE"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</w:p>
          <w:tbl>
            <w:tblPr>
              <w:tblStyle w:val="TableGrid"/>
              <w:tblW w:w="0" w:type="auto"/>
              <w:tblInd w:w="1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76"/>
              <w:gridCol w:w="7002"/>
            </w:tblGrid>
            <w:tr w:rsidR="002D03D3" w:rsidRPr="0055570F" w14:paraId="3B9ADEB6" w14:textId="77777777" w:rsidTr="003469B4">
              <w:trPr>
                <w:trHeight w:val="329"/>
              </w:trPr>
              <w:tc>
                <w:tcPr>
                  <w:tcW w:w="1676" w:type="dxa"/>
                  <w:vAlign w:val="center"/>
                </w:tcPr>
                <w:p w14:paraId="6E31F86C" w14:textId="77777777" w:rsidR="00823F10" w:rsidRPr="00433EFE" w:rsidRDefault="00823F10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8"/>
                    <w:jc w:val="center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u w:val="single"/>
                    </w:rPr>
                  </w:pPr>
                  <w:r w:rsidRPr="00433EFE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u w:val="single"/>
                    </w:rPr>
                    <w:t>Tick as appropriate</w:t>
                  </w:r>
                </w:p>
              </w:tc>
              <w:tc>
                <w:tcPr>
                  <w:tcW w:w="7002" w:type="dxa"/>
                  <w:vAlign w:val="center"/>
                </w:tcPr>
                <w:p w14:paraId="0E144B56" w14:textId="77777777" w:rsidR="00823F10" w:rsidRPr="00433EFE" w:rsidRDefault="00823F10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</w:p>
              </w:tc>
            </w:tr>
            <w:tr w:rsidR="00823F10" w:rsidRPr="0055570F" w14:paraId="4998C087" w14:textId="77777777" w:rsidTr="003469B4">
              <w:trPr>
                <w:trHeight w:val="397"/>
              </w:trPr>
              <w:sdt>
                <w:sdtPr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id w:val="2107755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676" w:type="dxa"/>
                      <w:vAlign w:val="center"/>
                    </w:tcPr>
                    <w:p w14:paraId="3F5EB5FF" w14:textId="77777777" w:rsidR="00823F10" w:rsidRPr="00433EFE" w:rsidRDefault="005D7C55" w:rsidP="00FE774C">
                      <w:pPr>
                        <w:framePr w:hSpace="180" w:wrap="around" w:vAnchor="text" w:hAnchor="margin" w:y="181"/>
                        <w:widowControl w:val="0"/>
                        <w:autoSpaceDE w:val="0"/>
                        <w:autoSpaceDN w:val="0"/>
                        <w:adjustRightInd w:val="0"/>
                        <w:spacing w:after="135"/>
                        <w:jc w:val="center"/>
                        <w:textAlignment w:val="baseline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002" w:type="dxa"/>
                  <w:vAlign w:val="center"/>
                </w:tcPr>
                <w:p w14:paraId="2F78D539" w14:textId="77777777" w:rsidR="00823F10" w:rsidRPr="00433EFE" w:rsidRDefault="005E2EC6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  <w:r w:rsidRPr="00433EFE">
                    <w:rPr>
                      <w:rFonts w:ascii="Arial" w:hAnsi="Arial" w:cs="Arial"/>
                      <w:sz w:val="16"/>
                      <w:szCs w:val="16"/>
                    </w:rPr>
                    <w:t xml:space="preserve">while the </w:t>
                  </w:r>
                  <w:r w:rsidRPr="00433EFE"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  <w:t>person delegating authority is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  <w:t xml:space="preserve"> </w:t>
                  </w:r>
                  <w:r w:rsidR="00823F10" w:rsidRPr="00433EFE">
                    <w:rPr>
                      <w:rFonts w:ascii="Arial" w:hAnsi="Arial" w:cs="Arial"/>
                      <w:sz w:val="16"/>
                      <w:szCs w:val="16"/>
                    </w:rPr>
                    <w:t>away from office, or</w:t>
                  </w:r>
                </w:p>
              </w:tc>
            </w:tr>
            <w:tr w:rsidR="00823F10" w:rsidRPr="0055570F" w14:paraId="25E979C0" w14:textId="77777777" w:rsidTr="003469B4">
              <w:trPr>
                <w:trHeight w:val="397"/>
              </w:trPr>
              <w:sdt>
                <w:sdtPr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id w:val="90734384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676" w:type="dxa"/>
                      <w:vAlign w:val="center"/>
                    </w:tcPr>
                    <w:p w14:paraId="041EC633" w14:textId="77777777" w:rsidR="00823F10" w:rsidRPr="00433EFE" w:rsidRDefault="00823F10" w:rsidP="00FE774C">
                      <w:pPr>
                        <w:framePr w:hSpace="180" w:wrap="around" w:vAnchor="text" w:hAnchor="margin" w:y="181"/>
                        <w:widowControl w:val="0"/>
                        <w:autoSpaceDE w:val="0"/>
                        <w:autoSpaceDN w:val="0"/>
                        <w:adjustRightInd w:val="0"/>
                        <w:spacing w:after="135"/>
                        <w:jc w:val="center"/>
                        <w:textAlignment w:val="baseline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433EFE">
                        <w:rPr>
                          <w:rFonts w:ascii="MS Gothic" w:eastAsia="MS Gothic" w:hAnsi="MS Gothic" w:cs="Arial"/>
                          <w:bCs/>
                          <w:iCs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002" w:type="dxa"/>
                  <w:vAlign w:val="center"/>
                </w:tcPr>
                <w:p w14:paraId="2BA64D1F" w14:textId="77777777" w:rsidR="00823F10" w:rsidRPr="00433EFE" w:rsidRDefault="005E2EC6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  <w:r w:rsidRPr="00433EFE">
                    <w:rPr>
                      <w:rFonts w:ascii="Arial" w:hAnsi="Arial" w:cs="Arial"/>
                      <w:sz w:val="16"/>
                      <w:szCs w:val="16"/>
                    </w:rPr>
                    <w:t xml:space="preserve">while the </w:t>
                  </w:r>
                  <w:r w:rsidRPr="00433EFE"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  <w:t>person delegating authority is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  <w:t xml:space="preserve"> </w:t>
                  </w:r>
                  <w:r w:rsidR="00823F10" w:rsidRPr="00433EFE">
                    <w:rPr>
                      <w:rFonts w:ascii="Arial" w:hAnsi="Arial" w:cs="Arial"/>
                      <w:sz w:val="16"/>
                      <w:szCs w:val="16"/>
                    </w:rPr>
                    <w:t>on duty travel overseas, or</w:t>
                  </w:r>
                </w:p>
              </w:tc>
            </w:tr>
            <w:tr w:rsidR="00823F10" w:rsidRPr="0055570F" w14:paraId="778DC891" w14:textId="77777777" w:rsidTr="003469B4">
              <w:trPr>
                <w:trHeight w:val="397"/>
              </w:trPr>
              <w:sdt>
                <w:sdtPr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id w:val="14350200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676" w:type="dxa"/>
                      <w:vAlign w:val="center"/>
                    </w:tcPr>
                    <w:p w14:paraId="08F08C47" w14:textId="77777777" w:rsidR="00823F10" w:rsidRPr="00433EFE" w:rsidRDefault="00823F10" w:rsidP="00FE774C">
                      <w:pPr>
                        <w:framePr w:hSpace="180" w:wrap="around" w:vAnchor="text" w:hAnchor="margin" w:y="181"/>
                        <w:widowControl w:val="0"/>
                        <w:autoSpaceDE w:val="0"/>
                        <w:autoSpaceDN w:val="0"/>
                        <w:adjustRightInd w:val="0"/>
                        <w:spacing w:after="135"/>
                        <w:jc w:val="center"/>
                        <w:textAlignment w:val="baseline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433EFE">
                        <w:rPr>
                          <w:rFonts w:ascii="MS Gothic" w:eastAsia="MS Gothic" w:hAnsi="MS Gothic" w:cs="Arial"/>
                          <w:bCs/>
                          <w:iCs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002" w:type="dxa"/>
                  <w:vAlign w:val="center"/>
                </w:tcPr>
                <w:p w14:paraId="0F4224E3" w14:textId="77777777" w:rsidR="00823F10" w:rsidRPr="00433EFE" w:rsidRDefault="005E2EC6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  <w:r w:rsidRPr="00433EFE">
                    <w:rPr>
                      <w:rFonts w:ascii="Arial" w:hAnsi="Arial" w:cs="Arial"/>
                      <w:sz w:val="16"/>
                      <w:szCs w:val="16"/>
                    </w:rPr>
                    <w:t xml:space="preserve">while the </w:t>
                  </w:r>
                  <w:r w:rsidRPr="00433EFE"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  <w:t>person delegating authority is</w:t>
                  </w:r>
                  <w:r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  <w:t xml:space="preserve"> </w:t>
                  </w:r>
                  <w:r w:rsidR="00823F10" w:rsidRPr="00433EFE">
                    <w:rPr>
                      <w:rFonts w:ascii="Arial" w:hAnsi="Arial" w:cs="Arial"/>
                      <w:sz w:val="16"/>
                      <w:szCs w:val="16"/>
                    </w:rPr>
                    <w:t>on vacation or sick leave, or</w:t>
                  </w:r>
                </w:p>
              </w:tc>
            </w:tr>
            <w:tr w:rsidR="00823F10" w:rsidRPr="0055570F" w14:paraId="4282460E" w14:textId="77777777" w:rsidTr="003469B4">
              <w:trPr>
                <w:trHeight w:val="397"/>
              </w:trPr>
              <w:sdt>
                <w:sdtPr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id w:val="-10516161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676" w:type="dxa"/>
                      <w:vAlign w:val="center"/>
                    </w:tcPr>
                    <w:p w14:paraId="1554540C" w14:textId="77777777" w:rsidR="00823F10" w:rsidRPr="00433EFE" w:rsidRDefault="00823F10" w:rsidP="00FE774C">
                      <w:pPr>
                        <w:framePr w:hSpace="180" w:wrap="around" w:vAnchor="text" w:hAnchor="margin" w:y="181"/>
                        <w:widowControl w:val="0"/>
                        <w:autoSpaceDE w:val="0"/>
                        <w:autoSpaceDN w:val="0"/>
                        <w:adjustRightInd w:val="0"/>
                        <w:spacing w:after="135"/>
                        <w:jc w:val="center"/>
                        <w:textAlignment w:val="baseline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433EFE">
                        <w:rPr>
                          <w:rFonts w:ascii="MS Gothic" w:eastAsia="MS Gothic" w:hAnsi="MS Gothic" w:cs="Arial"/>
                          <w:bCs/>
                          <w:iCs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002" w:type="dxa"/>
                  <w:vAlign w:val="center"/>
                </w:tcPr>
                <w:p w14:paraId="5F28FD17" w14:textId="77777777" w:rsidR="00823F10" w:rsidRPr="00433EFE" w:rsidRDefault="00875D4B" w:rsidP="00FE774C">
                  <w:pPr>
                    <w:framePr w:hSpace="180" w:wrap="around" w:vAnchor="text" w:hAnchor="margin" w:y="181"/>
                    <w:widowControl w:val="0"/>
                    <w:autoSpaceDE w:val="0"/>
                    <w:autoSpaceDN w:val="0"/>
                    <w:adjustRightInd w:val="0"/>
                    <w:spacing w:after="135"/>
                    <w:ind w:right="357"/>
                    <w:textAlignment w:val="baseline"/>
                    <w:rPr>
                      <w:rFonts w:ascii="Arial" w:hAnsi="Arial" w:cs="Arial"/>
                      <w:bCs/>
                      <w:iCs/>
                      <w:sz w:val="16"/>
                      <w:szCs w:val="16"/>
                    </w:rPr>
                  </w:pPr>
                  <w:r w:rsidRPr="00875D4B">
                    <w:rPr>
                      <w:rFonts w:ascii="Arial" w:hAnsi="Arial" w:cs="Arial"/>
                      <w:sz w:val="16"/>
                      <w:szCs w:val="16"/>
                    </w:rPr>
                    <w:t xml:space="preserve">to facilitate project management and </w:t>
                  </w:r>
                  <w:r w:rsidR="00212AEE" w:rsidRPr="00875D4B">
                    <w:rPr>
                      <w:rFonts w:ascii="Arial" w:hAnsi="Arial" w:cs="Arial"/>
                      <w:sz w:val="16"/>
                      <w:szCs w:val="16"/>
                    </w:rPr>
                    <w:t>administrat</w:t>
                  </w:r>
                  <w:r w:rsidR="00212AEE">
                    <w:rPr>
                      <w:rFonts w:ascii="Arial" w:hAnsi="Arial" w:cs="Arial"/>
                      <w:sz w:val="16"/>
                      <w:szCs w:val="16"/>
                    </w:rPr>
                    <w:t>ive</w:t>
                  </w:r>
                  <w:r w:rsidR="00FF154B">
                    <w:rPr>
                      <w:rFonts w:ascii="Arial" w:hAnsi="Arial" w:cs="Arial"/>
                      <w:sz w:val="16"/>
                      <w:szCs w:val="16"/>
                    </w:rPr>
                    <w:t xml:space="preserve"> tasks related to the project.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1AC653BD" w14:textId="77777777" w:rsidR="00026351" w:rsidRPr="00433EFE" w:rsidRDefault="00026351" w:rsidP="00433EFE">
            <w:pPr>
              <w:pStyle w:val="ListParagraph"/>
              <w:widowControl w:val="0"/>
              <w:autoSpaceDE w:val="0"/>
              <w:autoSpaceDN w:val="0"/>
              <w:adjustRightInd w:val="0"/>
              <w:spacing w:after="135"/>
              <w:ind w:left="901" w:right="357"/>
              <w:jc w:val="both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45874C88" w14:textId="77777777" w:rsidR="00716CBB" w:rsidRPr="00433EFE" w:rsidRDefault="00330EC3" w:rsidP="00773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"/>
              <w:jc w:val="both"/>
              <w:textAlignment w:val="baseline"/>
              <w:rPr>
                <w:rFonts w:ascii="Arial" w:hAnsi="Arial" w:cs="Arial"/>
                <w:iCs/>
                <w:sz w:val="16"/>
                <w:szCs w:val="16"/>
              </w:rPr>
            </w:pPr>
            <w:r w:rsidRPr="00433EFE">
              <w:rPr>
                <w:rFonts w:ascii="Arial" w:hAnsi="Arial" w:cs="Arial"/>
                <w:bCs/>
                <w:iCs/>
                <w:sz w:val="16"/>
                <w:szCs w:val="16"/>
              </w:rPr>
              <w:t>This delegation of authority should cover the period from</w:t>
            </w:r>
            <w:r w:rsidRPr="00433EF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8B78F7">
              <w:rPr>
                <w:rFonts w:ascii="Arial" w:hAnsi="Arial" w:cs="Arial"/>
                <w:b/>
                <w:i/>
                <w:color w:val="EE0000"/>
                <w:sz w:val="16"/>
                <w:szCs w:val="16"/>
              </w:rPr>
              <w:t>(insert date)</w:t>
            </w:r>
            <w:r w:rsidRPr="008B78F7">
              <w:rPr>
                <w:rFonts w:ascii="Arial" w:hAnsi="Arial" w:cs="Arial"/>
                <w:iCs/>
                <w:color w:val="EE0000"/>
                <w:sz w:val="16"/>
                <w:szCs w:val="16"/>
              </w:rPr>
              <w:t xml:space="preserve"> </w:t>
            </w:r>
            <w:r w:rsidRPr="00433EFE">
              <w:rPr>
                <w:rFonts w:ascii="Arial" w:hAnsi="Arial" w:cs="Arial"/>
                <w:iCs/>
                <w:sz w:val="16"/>
                <w:szCs w:val="16"/>
              </w:rPr>
              <w:t xml:space="preserve">to </w:t>
            </w:r>
            <w:r w:rsidRPr="008B78F7">
              <w:rPr>
                <w:rFonts w:ascii="Arial" w:hAnsi="Arial" w:cs="Arial"/>
                <w:b/>
                <w:i/>
                <w:color w:val="EE0000"/>
                <w:sz w:val="16"/>
                <w:szCs w:val="16"/>
              </w:rPr>
              <w:t>(insert date)</w:t>
            </w:r>
            <w:r w:rsidR="00882586" w:rsidRPr="00433EFE"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  <w:p w14:paraId="728FD332" w14:textId="77777777" w:rsidR="00716CBB" w:rsidRPr="00433EFE" w:rsidRDefault="00716CBB" w:rsidP="00601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5671E" w:rsidRPr="006D37DB" w14:paraId="10CFF435" w14:textId="77777777" w:rsidTr="00560E03">
        <w:trPr>
          <w:trHeight w:val="753"/>
        </w:trPr>
        <w:tc>
          <w:tcPr>
            <w:tcW w:w="9209" w:type="dxa"/>
            <w:gridSpan w:val="6"/>
            <w:tcBorders>
              <w:top w:val="nil"/>
              <w:bottom w:val="nil"/>
            </w:tcBorders>
          </w:tcPr>
          <w:p w14:paraId="0AD4BA3F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80" w:right="36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b/>
                <w:sz w:val="16"/>
                <w:szCs w:val="16"/>
              </w:rPr>
              <w:t>Delegated by</w:t>
            </w:r>
            <w:r w:rsidRPr="00433EFE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1DF9BCE2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71E" w:rsidRPr="006D37DB" w14:paraId="6ADC0552" w14:textId="77777777" w:rsidTr="00560E03">
        <w:trPr>
          <w:trHeight w:val="433"/>
        </w:trPr>
        <w:tc>
          <w:tcPr>
            <w:tcW w:w="805" w:type="dxa"/>
            <w:tcBorders>
              <w:top w:val="nil"/>
              <w:bottom w:val="nil"/>
              <w:right w:val="nil"/>
            </w:tcBorders>
          </w:tcPr>
          <w:p w14:paraId="14D86162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CB50F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45ACCBB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A6CD1F7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FB4C4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</w:tcPr>
          <w:p w14:paraId="74869A58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71E" w:rsidRPr="006D37DB" w14:paraId="083B5C0D" w14:textId="77777777" w:rsidTr="00560E03">
        <w:trPr>
          <w:trHeight w:val="753"/>
        </w:trPr>
        <w:tc>
          <w:tcPr>
            <w:tcW w:w="4629" w:type="dxa"/>
            <w:gridSpan w:val="3"/>
            <w:tcBorders>
              <w:top w:val="nil"/>
              <w:bottom w:val="nil"/>
              <w:right w:val="nil"/>
            </w:tcBorders>
          </w:tcPr>
          <w:p w14:paraId="15C51599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739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sz w:val="16"/>
                <w:szCs w:val="16"/>
              </w:rPr>
              <w:t xml:space="preserve">Name </w:t>
            </w:r>
            <w:r w:rsidR="006411DD">
              <w:rPr>
                <w:rFonts w:ascii="Arial" w:hAnsi="Arial" w:cs="Arial"/>
                <w:sz w:val="16"/>
                <w:szCs w:val="16"/>
              </w:rPr>
              <w:t>and ID card number</w:t>
            </w:r>
            <w:r w:rsidR="00346BBB">
              <w:rPr>
                <w:rStyle w:val="FootnoteReference"/>
                <w:rFonts w:ascii="Arial" w:hAnsi="Arial" w:cs="Arial"/>
                <w:sz w:val="16"/>
                <w:szCs w:val="16"/>
              </w:rPr>
              <w:footnoteReference w:id="1"/>
            </w: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</w:tcBorders>
          </w:tcPr>
          <w:p w14:paraId="44DA5D55" w14:textId="77777777" w:rsidR="00F5671E" w:rsidRPr="00433EFE" w:rsidRDefault="00F5671E" w:rsidP="002A32FC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9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sz w:val="16"/>
                <w:szCs w:val="16"/>
              </w:rPr>
              <w:t>Signature</w:t>
            </w:r>
          </w:p>
        </w:tc>
      </w:tr>
      <w:tr w:rsidR="00F5671E" w:rsidRPr="006D37DB" w14:paraId="452A8042" w14:textId="77777777" w:rsidTr="00560E03">
        <w:trPr>
          <w:trHeight w:val="753"/>
        </w:trPr>
        <w:tc>
          <w:tcPr>
            <w:tcW w:w="9209" w:type="dxa"/>
            <w:gridSpan w:val="6"/>
            <w:tcBorders>
              <w:top w:val="nil"/>
              <w:bottom w:val="nil"/>
            </w:tcBorders>
          </w:tcPr>
          <w:p w14:paraId="68470DDA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8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b/>
                <w:sz w:val="16"/>
                <w:szCs w:val="16"/>
              </w:rPr>
              <w:t>Accepted by</w:t>
            </w:r>
            <w:r w:rsidRPr="00433EFE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8EB47B4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71E" w:rsidRPr="006D37DB" w14:paraId="2CD137D8" w14:textId="77777777" w:rsidTr="00560E03">
        <w:trPr>
          <w:trHeight w:val="448"/>
        </w:trPr>
        <w:tc>
          <w:tcPr>
            <w:tcW w:w="805" w:type="dxa"/>
            <w:tcBorders>
              <w:top w:val="nil"/>
              <w:bottom w:val="nil"/>
              <w:right w:val="nil"/>
            </w:tcBorders>
          </w:tcPr>
          <w:p w14:paraId="0A8742D7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BE3F0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30419A6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F58B645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5520D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</w:tcBorders>
          </w:tcPr>
          <w:p w14:paraId="79397883" w14:textId="77777777" w:rsidR="00F5671E" w:rsidRPr="00433EFE" w:rsidRDefault="00F5671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71E" w:rsidRPr="006D37DB" w14:paraId="6A41392E" w14:textId="77777777" w:rsidTr="00560E03">
        <w:trPr>
          <w:trHeight w:val="737"/>
        </w:trPr>
        <w:tc>
          <w:tcPr>
            <w:tcW w:w="4629" w:type="dxa"/>
            <w:gridSpan w:val="3"/>
            <w:tcBorders>
              <w:top w:val="nil"/>
              <w:bottom w:val="nil"/>
              <w:right w:val="nil"/>
            </w:tcBorders>
          </w:tcPr>
          <w:p w14:paraId="715835DA" w14:textId="77777777" w:rsidR="00F5671E" w:rsidRPr="00433EFE" w:rsidRDefault="00F5671E" w:rsidP="00A749D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739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sz w:val="16"/>
                <w:szCs w:val="16"/>
              </w:rPr>
              <w:t>Name</w:t>
            </w:r>
            <w:r w:rsidR="006411DD">
              <w:rPr>
                <w:rFonts w:ascii="Arial" w:hAnsi="Arial" w:cs="Arial"/>
                <w:sz w:val="16"/>
                <w:szCs w:val="16"/>
              </w:rPr>
              <w:t xml:space="preserve"> and ID card number</w:t>
            </w:r>
            <w:r w:rsidR="00DC5AAD" w:rsidRPr="00DC5AAD">
              <w:rPr>
                <w:rStyle w:val="FootnoteReference"/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</w:tcBorders>
          </w:tcPr>
          <w:p w14:paraId="6016EAF9" w14:textId="77777777" w:rsidR="00F5671E" w:rsidRPr="00433EFE" w:rsidRDefault="00F5671E" w:rsidP="002A32FC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9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33EFE">
              <w:rPr>
                <w:rFonts w:ascii="Arial" w:hAnsi="Arial" w:cs="Arial"/>
                <w:sz w:val="16"/>
                <w:szCs w:val="16"/>
              </w:rPr>
              <w:t>Signature</w:t>
            </w:r>
          </w:p>
        </w:tc>
      </w:tr>
      <w:tr w:rsidR="00F5671E" w:rsidRPr="006D37DB" w14:paraId="5BECC036" w14:textId="77777777" w:rsidTr="00560E03">
        <w:trPr>
          <w:trHeight w:val="192"/>
        </w:trPr>
        <w:tc>
          <w:tcPr>
            <w:tcW w:w="805" w:type="dxa"/>
            <w:tcBorders>
              <w:top w:val="nil"/>
              <w:bottom w:val="nil"/>
              <w:right w:val="nil"/>
            </w:tcBorders>
          </w:tcPr>
          <w:p w14:paraId="633B9B09" w14:textId="77777777" w:rsidR="00F5671E" w:rsidRPr="006D37DB" w:rsidRDefault="00B650B6" w:rsidP="00B650B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0"/>
              <w:textAlignment w:val="baseline"/>
              <w:rPr>
                <w:rFonts w:ascii="Arial" w:hAnsi="Arial" w:cs="Arial"/>
                <w:sz w:val="15"/>
                <w:szCs w:val="15"/>
              </w:rPr>
            </w:pPr>
            <w:r w:rsidRPr="006D37DB">
              <w:rPr>
                <w:rFonts w:ascii="Arial" w:hAnsi="Arial" w:cs="Arial"/>
                <w:sz w:val="15"/>
                <w:szCs w:val="15"/>
              </w:rPr>
              <w:t>Date: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795BE" w14:textId="77777777" w:rsidR="00F5671E" w:rsidRPr="006D37DB" w:rsidRDefault="00F5671E" w:rsidP="00B65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866" w:type="dxa"/>
            <w:gridSpan w:val="4"/>
            <w:tcBorders>
              <w:top w:val="nil"/>
              <w:left w:val="nil"/>
              <w:bottom w:val="nil"/>
            </w:tcBorders>
          </w:tcPr>
          <w:p w14:paraId="1DF85BF6" w14:textId="77777777" w:rsidR="00F5671E" w:rsidRPr="006D37DB" w:rsidRDefault="00F5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5671E" w:rsidRPr="006D37DB" w14:paraId="0DB380B3" w14:textId="77777777" w:rsidTr="00560E03">
        <w:trPr>
          <w:trHeight w:val="249"/>
        </w:trPr>
        <w:tc>
          <w:tcPr>
            <w:tcW w:w="9209" w:type="dxa"/>
            <w:gridSpan w:val="6"/>
            <w:tcBorders>
              <w:top w:val="nil"/>
              <w:bottom w:val="single" w:sz="4" w:space="0" w:color="008080"/>
            </w:tcBorders>
          </w:tcPr>
          <w:p w14:paraId="2496C6C6" w14:textId="77777777" w:rsidR="00F5671E" w:rsidRDefault="005C6D42" w:rsidP="00A74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1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6FB3615F" wp14:editId="6FB9B7B2">
                  <wp:simplePos x="0" y="0"/>
                  <wp:positionH relativeFrom="column">
                    <wp:posOffset>73101</wp:posOffset>
                  </wp:positionH>
                  <wp:positionV relativeFrom="page">
                    <wp:posOffset>274502</wp:posOffset>
                  </wp:positionV>
                  <wp:extent cx="2275205" cy="47625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20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7547258" w14:textId="77777777" w:rsidR="007C4074" w:rsidRPr="007C4074" w:rsidRDefault="007C4074" w:rsidP="00433EFE">
            <w:pPr>
              <w:tabs>
                <w:tab w:val="left" w:pos="33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3A5D07A1" w14:textId="77777777" w:rsidR="00294D57" w:rsidRPr="00433EFE" w:rsidRDefault="00294D57">
      <w:pPr>
        <w:rPr>
          <w:sz w:val="2"/>
          <w:szCs w:val="2"/>
        </w:rPr>
      </w:pPr>
    </w:p>
    <w:sectPr w:rsidR="00294D57" w:rsidRPr="00433EFE" w:rsidSect="00433EFE">
      <w:footerReference w:type="even" r:id="rId14"/>
      <w:footerReference w:type="default" r:id="rId15"/>
      <w:footerReference w:type="first" r:id="rId16"/>
      <w:pgSz w:w="11906" w:h="16838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3007B" w14:textId="77777777" w:rsidR="00C9378B" w:rsidRDefault="00C9378B" w:rsidP="001C2AF7">
      <w:pPr>
        <w:spacing w:after="0" w:line="240" w:lineRule="auto"/>
      </w:pPr>
      <w:r>
        <w:separator/>
      </w:r>
    </w:p>
  </w:endnote>
  <w:endnote w:type="continuationSeparator" w:id="0">
    <w:p w14:paraId="2057F03D" w14:textId="77777777" w:rsidR="00C9378B" w:rsidRDefault="00C9378B" w:rsidP="001C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19FE9" w14:textId="77777777" w:rsidR="00E01D66" w:rsidRDefault="00E01D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FA11E0F" wp14:editId="129E4AC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8490" cy="368935"/>
              <wp:effectExtent l="0" t="0" r="10160" b="0"/>
              <wp:wrapNone/>
              <wp:docPr id="1813228286" name="Text Box 2" descr="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849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D98AB" w14:textId="77777777" w:rsidR="00E01D66" w:rsidRPr="00E01D66" w:rsidRDefault="00E01D66" w:rsidP="00E01D6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1D6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A11E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nclassified" style="position:absolute;margin-left:0;margin-top:0;width:48.7pt;height:29.0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" filled="f" stroked="f">
              <v:textbox style="mso-fit-shape-to-text:t" inset="0,0,0,15pt">
                <w:txbxContent>
                  <w:p w14:paraId="31AD98AB" w14:textId="77777777" w:rsidR="00E01D66" w:rsidRPr="00E01D66" w:rsidRDefault="00E01D66" w:rsidP="00E01D6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01D6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9511" w14:textId="77777777" w:rsidR="00E01D66" w:rsidRDefault="00E01D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94C6467" wp14:editId="330FDC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8490" cy="368935"/>
              <wp:effectExtent l="0" t="0" r="10160" b="0"/>
              <wp:wrapNone/>
              <wp:docPr id="784876218" name="Text Box 3" descr="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849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9E0A78" w14:textId="77777777" w:rsidR="00E01D66" w:rsidRPr="003469B4" w:rsidRDefault="00E01D66" w:rsidP="00E01D6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  <w:lang w:val="mt-M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C64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nclassified" style="position:absolute;margin-left:0;margin-top:0;width:48.7pt;height:29.0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" filled="f" stroked="f">
              <v:textbox style="mso-fit-shape-to-text:t" inset="0,0,0,15pt">
                <w:txbxContent>
                  <w:p w14:paraId="3C9E0A78" w14:textId="77777777" w:rsidR="00E01D66" w:rsidRPr="003469B4" w:rsidRDefault="00E01D66" w:rsidP="00E01D6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  <w:lang w:val="mt-M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B01F" w14:textId="77777777" w:rsidR="00E01D66" w:rsidRDefault="00E01D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5DC756" wp14:editId="12AE424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8490" cy="368935"/>
              <wp:effectExtent l="0" t="0" r="10160" b="0"/>
              <wp:wrapNone/>
              <wp:docPr id="1954092192" name="Text Box 1" descr="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849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D74C7C" w14:textId="77777777" w:rsidR="00E01D66" w:rsidRPr="00E01D66" w:rsidRDefault="00E01D66" w:rsidP="00E01D6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1D6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DC7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Unclassified" style="position:absolute;margin-left:0;margin-top:0;width:48.7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" filled="f" stroked="f">
              <v:textbox style="mso-fit-shape-to-text:t" inset="0,0,0,15pt">
                <w:txbxContent>
                  <w:p w14:paraId="41D74C7C" w14:textId="77777777" w:rsidR="00E01D66" w:rsidRPr="00E01D66" w:rsidRDefault="00E01D66" w:rsidP="00E01D6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01D6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4F93" w14:textId="77777777" w:rsidR="00C9378B" w:rsidRDefault="00C9378B" w:rsidP="001C2AF7">
      <w:pPr>
        <w:spacing w:after="0" w:line="240" w:lineRule="auto"/>
      </w:pPr>
      <w:r>
        <w:separator/>
      </w:r>
    </w:p>
  </w:footnote>
  <w:footnote w:type="continuationSeparator" w:id="0">
    <w:p w14:paraId="4F6967D7" w14:textId="77777777" w:rsidR="00C9378B" w:rsidRDefault="00C9378B" w:rsidP="001C2AF7">
      <w:pPr>
        <w:spacing w:after="0" w:line="240" w:lineRule="auto"/>
      </w:pPr>
      <w:r>
        <w:continuationSeparator/>
      </w:r>
    </w:p>
  </w:footnote>
  <w:footnote w:id="1">
    <w:p w14:paraId="6D950BCB" w14:textId="77777777" w:rsidR="00346BBB" w:rsidRPr="008B78F7" w:rsidRDefault="00346BBB">
      <w:pPr>
        <w:pStyle w:val="FootnoteText"/>
        <w:rPr>
          <w:rFonts w:ascii="Arial" w:hAnsi="Arial" w:cs="Arial"/>
          <w:sz w:val="18"/>
          <w:szCs w:val="18"/>
          <w:lang w:val="mt-MT"/>
        </w:rPr>
      </w:pPr>
      <w:r w:rsidRPr="008B78F7">
        <w:rPr>
          <w:rStyle w:val="FootnoteReference"/>
          <w:rFonts w:ascii="Arial" w:hAnsi="Arial" w:cs="Arial"/>
          <w:sz w:val="18"/>
          <w:szCs w:val="18"/>
        </w:rPr>
        <w:footnoteRef/>
      </w:r>
      <w:r w:rsidRPr="008B78F7">
        <w:rPr>
          <w:rFonts w:ascii="Arial" w:hAnsi="Arial" w:cs="Arial"/>
          <w:sz w:val="18"/>
          <w:szCs w:val="18"/>
        </w:rPr>
        <w:t xml:space="preserve"> </w:t>
      </w:r>
      <w:r w:rsidRPr="008B78F7">
        <w:rPr>
          <w:rFonts w:ascii="Arial" w:hAnsi="Arial" w:cs="Arial"/>
          <w:sz w:val="18"/>
          <w:szCs w:val="18"/>
          <w:lang w:val="mt-MT"/>
        </w:rPr>
        <w:t xml:space="preserve">A copy of the ID card of both </w:t>
      </w:r>
      <w:r w:rsidR="00C62526" w:rsidRPr="008B78F7">
        <w:rPr>
          <w:rFonts w:ascii="Arial" w:hAnsi="Arial" w:cs="Arial"/>
          <w:sz w:val="18"/>
          <w:szCs w:val="18"/>
          <w:lang w:val="mt-MT"/>
        </w:rPr>
        <w:t>persons need to be provided.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D1C10"/>
    <w:multiLevelType w:val="hybridMultilevel"/>
    <w:tmpl w:val="B31CE78C"/>
    <w:lvl w:ilvl="0" w:tplc="6C1CEFFA">
      <w:start w:val="1"/>
      <w:numFmt w:val="decimal"/>
      <w:lvlText w:val="%1."/>
      <w:lvlJc w:val="left"/>
      <w:pPr>
        <w:ind w:left="1020" w:hanging="360"/>
      </w:pPr>
    </w:lvl>
    <w:lvl w:ilvl="1" w:tplc="1388C35E">
      <w:start w:val="1"/>
      <w:numFmt w:val="decimal"/>
      <w:lvlText w:val="%2."/>
      <w:lvlJc w:val="left"/>
      <w:pPr>
        <w:ind w:left="1020" w:hanging="360"/>
      </w:pPr>
    </w:lvl>
    <w:lvl w:ilvl="2" w:tplc="81E80268">
      <w:start w:val="1"/>
      <w:numFmt w:val="decimal"/>
      <w:lvlText w:val="%3."/>
      <w:lvlJc w:val="left"/>
      <w:pPr>
        <w:ind w:left="1020" w:hanging="360"/>
      </w:pPr>
    </w:lvl>
    <w:lvl w:ilvl="3" w:tplc="8E60848E">
      <w:start w:val="1"/>
      <w:numFmt w:val="decimal"/>
      <w:lvlText w:val="%4."/>
      <w:lvlJc w:val="left"/>
      <w:pPr>
        <w:ind w:left="1020" w:hanging="360"/>
      </w:pPr>
    </w:lvl>
    <w:lvl w:ilvl="4" w:tplc="B72C9902">
      <w:start w:val="1"/>
      <w:numFmt w:val="decimal"/>
      <w:lvlText w:val="%5."/>
      <w:lvlJc w:val="left"/>
      <w:pPr>
        <w:ind w:left="1020" w:hanging="360"/>
      </w:pPr>
    </w:lvl>
    <w:lvl w:ilvl="5" w:tplc="562A04AC">
      <w:start w:val="1"/>
      <w:numFmt w:val="decimal"/>
      <w:lvlText w:val="%6."/>
      <w:lvlJc w:val="left"/>
      <w:pPr>
        <w:ind w:left="1020" w:hanging="360"/>
      </w:pPr>
    </w:lvl>
    <w:lvl w:ilvl="6" w:tplc="77429302">
      <w:start w:val="1"/>
      <w:numFmt w:val="decimal"/>
      <w:lvlText w:val="%7."/>
      <w:lvlJc w:val="left"/>
      <w:pPr>
        <w:ind w:left="1020" w:hanging="360"/>
      </w:pPr>
    </w:lvl>
    <w:lvl w:ilvl="7" w:tplc="210AE25A">
      <w:start w:val="1"/>
      <w:numFmt w:val="decimal"/>
      <w:lvlText w:val="%8."/>
      <w:lvlJc w:val="left"/>
      <w:pPr>
        <w:ind w:left="1020" w:hanging="360"/>
      </w:pPr>
    </w:lvl>
    <w:lvl w:ilvl="8" w:tplc="577A43B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695F3D1F"/>
    <w:multiLevelType w:val="hybridMultilevel"/>
    <w:tmpl w:val="F5BCC25A"/>
    <w:lvl w:ilvl="0" w:tplc="93661A9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6C2069"/>
    <w:multiLevelType w:val="hybridMultilevel"/>
    <w:tmpl w:val="4008E528"/>
    <w:lvl w:ilvl="0" w:tplc="080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" w15:restartNumberingAfterBreak="0">
    <w:nsid w:val="6F1F3EFA"/>
    <w:multiLevelType w:val="hybridMultilevel"/>
    <w:tmpl w:val="74A8C194"/>
    <w:lvl w:ilvl="0" w:tplc="E4149624">
      <w:start w:val="1"/>
      <w:numFmt w:val="decimal"/>
      <w:lvlText w:val="%1."/>
      <w:lvlJc w:val="left"/>
      <w:pPr>
        <w:ind w:left="1020" w:hanging="360"/>
      </w:pPr>
    </w:lvl>
    <w:lvl w:ilvl="1" w:tplc="552276C2">
      <w:start w:val="1"/>
      <w:numFmt w:val="decimal"/>
      <w:lvlText w:val="%2."/>
      <w:lvlJc w:val="left"/>
      <w:pPr>
        <w:ind w:left="1020" w:hanging="360"/>
      </w:pPr>
    </w:lvl>
    <w:lvl w:ilvl="2" w:tplc="8438FF5E">
      <w:start w:val="1"/>
      <w:numFmt w:val="decimal"/>
      <w:lvlText w:val="%3."/>
      <w:lvlJc w:val="left"/>
      <w:pPr>
        <w:ind w:left="1020" w:hanging="360"/>
      </w:pPr>
    </w:lvl>
    <w:lvl w:ilvl="3" w:tplc="6598113A">
      <w:start w:val="1"/>
      <w:numFmt w:val="decimal"/>
      <w:lvlText w:val="%4."/>
      <w:lvlJc w:val="left"/>
      <w:pPr>
        <w:ind w:left="1020" w:hanging="360"/>
      </w:pPr>
    </w:lvl>
    <w:lvl w:ilvl="4" w:tplc="61BC009E">
      <w:start w:val="1"/>
      <w:numFmt w:val="decimal"/>
      <w:lvlText w:val="%5."/>
      <w:lvlJc w:val="left"/>
      <w:pPr>
        <w:ind w:left="1020" w:hanging="360"/>
      </w:pPr>
    </w:lvl>
    <w:lvl w:ilvl="5" w:tplc="26308828">
      <w:start w:val="1"/>
      <w:numFmt w:val="decimal"/>
      <w:lvlText w:val="%6."/>
      <w:lvlJc w:val="left"/>
      <w:pPr>
        <w:ind w:left="1020" w:hanging="360"/>
      </w:pPr>
    </w:lvl>
    <w:lvl w:ilvl="6" w:tplc="C58ADCAA">
      <w:start w:val="1"/>
      <w:numFmt w:val="decimal"/>
      <w:lvlText w:val="%7."/>
      <w:lvlJc w:val="left"/>
      <w:pPr>
        <w:ind w:left="1020" w:hanging="360"/>
      </w:pPr>
    </w:lvl>
    <w:lvl w:ilvl="7" w:tplc="DF7062E0">
      <w:start w:val="1"/>
      <w:numFmt w:val="decimal"/>
      <w:lvlText w:val="%8."/>
      <w:lvlJc w:val="left"/>
      <w:pPr>
        <w:ind w:left="1020" w:hanging="360"/>
      </w:pPr>
    </w:lvl>
    <w:lvl w:ilvl="8" w:tplc="C6B49B78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739B532A"/>
    <w:multiLevelType w:val="hybridMultilevel"/>
    <w:tmpl w:val="7452F114"/>
    <w:lvl w:ilvl="0" w:tplc="0EF2C44A">
      <w:start w:val="1"/>
      <w:numFmt w:val="decimal"/>
      <w:lvlText w:val="%1."/>
      <w:lvlJc w:val="left"/>
      <w:pPr>
        <w:ind w:left="1020" w:hanging="360"/>
      </w:pPr>
    </w:lvl>
    <w:lvl w:ilvl="1" w:tplc="CC3E1266">
      <w:start w:val="1"/>
      <w:numFmt w:val="decimal"/>
      <w:lvlText w:val="%2."/>
      <w:lvlJc w:val="left"/>
      <w:pPr>
        <w:ind w:left="1020" w:hanging="360"/>
      </w:pPr>
    </w:lvl>
    <w:lvl w:ilvl="2" w:tplc="2222DBF8">
      <w:start w:val="1"/>
      <w:numFmt w:val="decimal"/>
      <w:lvlText w:val="%3."/>
      <w:lvlJc w:val="left"/>
      <w:pPr>
        <w:ind w:left="1020" w:hanging="360"/>
      </w:pPr>
    </w:lvl>
    <w:lvl w:ilvl="3" w:tplc="416E6610">
      <w:start w:val="1"/>
      <w:numFmt w:val="decimal"/>
      <w:lvlText w:val="%4."/>
      <w:lvlJc w:val="left"/>
      <w:pPr>
        <w:ind w:left="1020" w:hanging="360"/>
      </w:pPr>
    </w:lvl>
    <w:lvl w:ilvl="4" w:tplc="DB4A5C3E">
      <w:start w:val="1"/>
      <w:numFmt w:val="decimal"/>
      <w:lvlText w:val="%5."/>
      <w:lvlJc w:val="left"/>
      <w:pPr>
        <w:ind w:left="1020" w:hanging="360"/>
      </w:pPr>
    </w:lvl>
    <w:lvl w:ilvl="5" w:tplc="17C2B50C">
      <w:start w:val="1"/>
      <w:numFmt w:val="decimal"/>
      <w:lvlText w:val="%6."/>
      <w:lvlJc w:val="left"/>
      <w:pPr>
        <w:ind w:left="1020" w:hanging="360"/>
      </w:pPr>
    </w:lvl>
    <w:lvl w:ilvl="6" w:tplc="FCF85530">
      <w:start w:val="1"/>
      <w:numFmt w:val="decimal"/>
      <w:lvlText w:val="%7."/>
      <w:lvlJc w:val="left"/>
      <w:pPr>
        <w:ind w:left="1020" w:hanging="360"/>
      </w:pPr>
    </w:lvl>
    <w:lvl w:ilvl="7" w:tplc="7E32BDCC">
      <w:start w:val="1"/>
      <w:numFmt w:val="decimal"/>
      <w:lvlText w:val="%8."/>
      <w:lvlJc w:val="left"/>
      <w:pPr>
        <w:ind w:left="1020" w:hanging="360"/>
      </w:pPr>
    </w:lvl>
    <w:lvl w:ilvl="8" w:tplc="BAB07B0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742B57D9"/>
    <w:multiLevelType w:val="hybridMultilevel"/>
    <w:tmpl w:val="EC4227D8"/>
    <w:lvl w:ilvl="0" w:tplc="EDCADBF4">
      <w:start w:val="1"/>
      <w:numFmt w:val="decimal"/>
      <w:lvlText w:val="%1."/>
      <w:lvlJc w:val="left"/>
      <w:pPr>
        <w:ind w:left="1020" w:hanging="360"/>
      </w:pPr>
    </w:lvl>
    <w:lvl w:ilvl="1" w:tplc="CA18B472">
      <w:start w:val="1"/>
      <w:numFmt w:val="decimal"/>
      <w:lvlText w:val="%2."/>
      <w:lvlJc w:val="left"/>
      <w:pPr>
        <w:ind w:left="1020" w:hanging="360"/>
      </w:pPr>
    </w:lvl>
    <w:lvl w:ilvl="2" w:tplc="1B3872B8">
      <w:start w:val="1"/>
      <w:numFmt w:val="decimal"/>
      <w:lvlText w:val="%3."/>
      <w:lvlJc w:val="left"/>
      <w:pPr>
        <w:ind w:left="1020" w:hanging="360"/>
      </w:pPr>
    </w:lvl>
    <w:lvl w:ilvl="3" w:tplc="7C6A9420">
      <w:start w:val="1"/>
      <w:numFmt w:val="decimal"/>
      <w:lvlText w:val="%4."/>
      <w:lvlJc w:val="left"/>
      <w:pPr>
        <w:ind w:left="1020" w:hanging="360"/>
      </w:pPr>
    </w:lvl>
    <w:lvl w:ilvl="4" w:tplc="FCE6ADD6">
      <w:start w:val="1"/>
      <w:numFmt w:val="decimal"/>
      <w:lvlText w:val="%5."/>
      <w:lvlJc w:val="left"/>
      <w:pPr>
        <w:ind w:left="1020" w:hanging="360"/>
      </w:pPr>
    </w:lvl>
    <w:lvl w:ilvl="5" w:tplc="9F10BE9A">
      <w:start w:val="1"/>
      <w:numFmt w:val="decimal"/>
      <w:lvlText w:val="%6."/>
      <w:lvlJc w:val="left"/>
      <w:pPr>
        <w:ind w:left="1020" w:hanging="360"/>
      </w:pPr>
    </w:lvl>
    <w:lvl w:ilvl="6" w:tplc="C56AEB58">
      <w:start w:val="1"/>
      <w:numFmt w:val="decimal"/>
      <w:lvlText w:val="%7."/>
      <w:lvlJc w:val="left"/>
      <w:pPr>
        <w:ind w:left="1020" w:hanging="360"/>
      </w:pPr>
    </w:lvl>
    <w:lvl w:ilvl="7" w:tplc="38A22A62">
      <w:start w:val="1"/>
      <w:numFmt w:val="decimal"/>
      <w:lvlText w:val="%8."/>
      <w:lvlJc w:val="left"/>
      <w:pPr>
        <w:ind w:left="1020" w:hanging="360"/>
      </w:pPr>
    </w:lvl>
    <w:lvl w:ilvl="8" w:tplc="4F7CDAE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7B0245FC"/>
    <w:multiLevelType w:val="hybridMultilevel"/>
    <w:tmpl w:val="4CDCEFD2"/>
    <w:lvl w:ilvl="0" w:tplc="F1DE9512">
      <w:start w:val="1"/>
      <w:numFmt w:val="decimal"/>
      <w:lvlText w:val="%1."/>
      <w:lvlJc w:val="left"/>
      <w:pPr>
        <w:ind w:left="1020" w:hanging="360"/>
      </w:pPr>
    </w:lvl>
    <w:lvl w:ilvl="1" w:tplc="7EF881D4">
      <w:start w:val="1"/>
      <w:numFmt w:val="decimal"/>
      <w:lvlText w:val="%2."/>
      <w:lvlJc w:val="left"/>
      <w:pPr>
        <w:ind w:left="1020" w:hanging="360"/>
      </w:pPr>
    </w:lvl>
    <w:lvl w:ilvl="2" w:tplc="15C814EC">
      <w:start w:val="1"/>
      <w:numFmt w:val="decimal"/>
      <w:lvlText w:val="%3."/>
      <w:lvlJc w:val="left"/>
      <w:pPr>
        <w:ind w:left="1020" w:hanging="360"/>
      </w:pPr>
    </w:lvl>
    <w:lvl w:ilvl="3" w:tplc="135C1954">
      <w:start w:val="1"/>
      <w:numFmt w:val="decimal"/>
      <w:lvlText w:val="%4."/>
      <w:lvlJc w:val="left"/>
      <w:pPr>
        <w:ind w:left="1020" w:hanging="360"/>
      </w:pPr>
    </w:lvl>
    <w:lvl w:ilvl="4" w:tplc="23B89B0C">
      <w:start w:val="1"/>
      <w:numFmt w:val="decimal"/>
      <w:lvlText w:val="%5."/>
      <w:lvlJc w:val="left"/>
      <w:pPr>
        <w:ind w:left="1020" w:hanging="360"/>
      </w:pPr>
    </w:lvl>
    <w:lvl w:ilvl="5" w:tplc="93300A7E">
      <w:start w:val="1"/>
      <w:numFmt w:val="decimal"/>
      <w:lvlText w:val="%6."/>
      <w:lvlJc w:val="left"/>
      <w:pPr>
        <w:ind w:left="1020" w:hanging="360"/>
      </w:pPr>
    </w:lvl>
    <w:lvl w:ilvl="6" w:tplc="F0C40F56">
      <w:start w:val="1"/>
      <w:numFmt w:val="decimal"/>
      <w:lvlText w:val="%7."/>
      <w:lvlJc w:val="left"/>
      <w:pPr>
        <w:ind w:left="1020" w:hanging="360"/>
      </w:pPr>
    </w:lvl>
    <w:lvl w:ilvl="7" w:tplc="94589F32">
      <w:start w:val="1"/>
      <w:numFmt w:val="decimal"/>
      <w:lvlText w:val="%8."/>
      <w:lvlJc w:val="left"/>
      <w:pPr>
        <w:ind w:left="1020" w:hanging="360"/>
      </w:pPr>
    </w:lvl>
    <w:lvl w:ilvl="8" w:tplc="C87EFC62">
      <w:start w:val="1"/>
      <w:numFmt w:val="decimal"/>
      <w:lvlText w:val="%9."/>
      <w:lvlJc w:val="left"/>
      <w:pPr>
        <w:ind w:left="1020" w:hanging="360"/>
      </w:pPr>
    </w:lvl>
  </w:abstractNum>
  <w:num w:numId="1" w16cid:durableId="811025551">
    <w:abstractNumId w:val="1"/>
  </w:num>
  <w:num w:numId="2" w16cid:durableId="1158694311">
    <w:abstractNumId w:val="2"/>
  </w:num>
  <w:num w:numId="3" w16cid:durableId="102966530">
    <w:abstractNumId w:val="4"/>
  </w:num>
  <w:num w:numId="4" w16cid:durableId="787309917">
    <w:abstractNumId w:val="0"/>
  </w:num>
  <w:num w:numId="5" w16cid:durableId="1808623298">
    <w:abstractNumId w:val="6"/>
  </w:num>
  <w:num w:numId="6" w16cid:durableId="779686105">
    <w:abstractNumId w:val="5"/>
  </w:num>
  <w:num w:numId="7" w16cid:durableId="1599287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74C"/>
    <w:rsid w:val="00026351"/>
    <w:rsid w:val="00027E81"/>
    <w:rsid w:val="00033916"/>
    <w:rsid w:val="00042A35"/>
    <w:rsid w:val="00072715"/>
    <w:rsid w:val="00072D75"/>
    <w:rsid w:val="00077B43"/>
    <w:rsid w:val="000851B6"/>
    <w:rsid w:val="00090EF0"/>
    <w:rsid w:val="000B58FB"/>
    <w:rsid w:val="000C6F65"/>
    <w:rsid w:val="00100532"/>
    <w:rsid w:val="0010235A"/>
    <w:rsid w:val="00122543"/>
    <w:rsid w:val="00126C3F"/>
    <w:rsid w:val="00137C52"/>
    <w:rsid w:val="001767DA"/>
    <w:rsid w:val="00192643"/>
    <w:rsid w:val="001C2AF7"/>
    <w:rsid w:val="001D211F"/>
    <w:rsid w:val="001D36FE"/>
    <w:rsid w:val="001F0AEC"/>
    <w:rsid w:val="00203C32"/>
    <w:rsid w:val="002121F9"/>
    <w:rsid w:val="00212AEE"/>
    <w:rsid w:val="00213A0E"/>
    <w:rsid w:val="00230FE2"/>
    <w:rsid w:val="00237757"/>
    <w:rsid w:val="00242C78"/>
    <w:rsid w:val="00251571"/>
    <w:rsid w:val="00264B98"/>
    <w:rsid w:val="002664B9"/>
    <w:rsid w:val="00283E9F"/>
    <w:rsid w:val="00287338"/>
    <w:rsid w:val="00294D57"/>
    <w:rsid w:val="002A2B21"/>
    <w:rsid w:val="002A32FC"/>
    <w:rsid w:val="002B0BF8"/>
    <w:rsid w:val="002C2C66"/>
    <w:rsid w:val="002D000B"/>
    <w:rsid w:val="002D03D3"/>
    <w:rsid w:val="002E200B"/>
    <w:rsid w:val="003113F7"/>
    <w:rsid w:val="00315E74"/>
    <w:rsid w:val="0032075F"/>
    <w:rsid w:val="00330EC3"/>
    <w:rsid w:val="00331CEE"/>
    <w:rsid w:val="00341773"/>
    <w:rsid w:val="003469B4"/>
    <w:rsid w:val="00346BBB"/>
    <w:rsid w:val="003A6A33"/>
    <w:rsid w:val="003C724C"/>
    <w:rsid w:val="003D097B"/>
    <w:rsid w:val="003F2346"/>
    <w:rsid w:val="003F25C0"/>
    <w:rsid w:val="00402596"/>
    <w:rsid w:val="004063D5"/>
    <w:rsid w:val="00433EFE"/>
    <w:rsid w:val="00495ABB"/>
    <w:rsid w:val="004B5B2B"/>
    <w:rsid w:val="004C6C2A"/>
    <w:rsid w:val="00510995"/>
    <w:rsid w:val="00516877"/>
    <w:rsid w:val="00526CE9"/>
    <w:rsid w:val="00544B5A"/>
    <w:rsid w:val="0055534D"/>
    <w:rsid w:val="0055570F"/>
    <w:rsid w:val="00560E03"/>
    <w:rsid w:val="00576A00"/>
    <w:rsid w:val="005A03E1"/>
    <w:rsid w:val="005C4574"/>
    <w:rsid w:val="005C6568"/>
    <w:rsid w:val="005C6D42"/>
    <w:rsid w:val="005D70F3"/>
    <w:rsid w:val="005D7C55"/>
    <w:rsid w:val="005E2EC6"/>
    <w:rsid w:val="005E2F67"/>
    <w:rsid w:val="005F648E"/>
    <w:rsid w:val="00601FF4"/>
    <w:rsid w:val="006411DD"/>
    <w:rsid w:val="0064485A"/>
    <w:rsid w:val="00646C97"/>
    <w:rsid w:val="00692B43"/>
    <w:rsid w:val="006A66CE"/>
    <w:rsid w:val="006B5B2F"/>
    <w:rsid w:val="006C4E04"/>
    <w:rsid w:val="00711315"/>
    <w:rsid w:val="00714D5D"/>
    <w:rsid w:val="0071505F"/>
    <w:rsid w:val="00716CBB"/>
    <w:rsid w:val="00727927"/>
    <w:rsid w:val="00732FB4"/>
    <w:rsid w:val="007600E9"/>
    <w:rsid w:val="00766EA2"/>
    <w:rsid w:val="007672BC"/>
    <w:rsid w:val="00773EFD"/>
    <w:rsid w:val="007838D8"/>
    <w:rsid w:val="007914B2"/>
    <w:rsid w:val="007C4074"/>
    <w:rsid w:val="007C57EB"/>
    <w:rsid w:val="007D721E"/>
    <w:rsid w:val="007F2179"/>
    <w:rsid w:val="00801333"/>
    <w:rsid w:val="00823F10"/>
    <w:rsid w:val="0083020C"/>
    <w:rsid w:val="008303CF"/>
    <w:rsid w:val="00835B4F"/>
    <w:rsid w:val="00871A09"/>
    <w:rsid w:val="00875D4B"/>
    <w:rsid w:val="00882586"/>
    <w:rsid w:val="008A2FA2"/>
    <w:rsid w:val="008B78F7"/>
    <w:rsid w:val="00900746"/>
    <w:rsid w:val="00936571"/>
    <w:rsid w:val="00974A0D"/>
    <w:rsid w:val="00975071"/>
    <w:rsid w:val="00994C3B"/>
    <w:rsid w:val="009A5B63"/>
    <w:rsid w:val="009A63F9"/>
    <w:rsid w:val="009D6561"/>
    <w:rsid w:val="009E70E0"/>
    <w:rsid w:val="009E783E"/>
    <w:rsid w:val="00A00C38"/>
    <w:rsid w:val="00A069EB"/>
    <w:rsid w:val="00A26F5E"/>
    <w:rsid w:val="00A50681"/>
    <w:rsid w:val="00A611D7"/>
    <w:rsid w:val="00A749DE"/>
    <w:rsid w:val="00A9465F"/>
    <w:rsid w:val="00AB4021"/>
    <w:rsid w:val="00AD4913"/>
    <w:rsid w:val="00B06B09"/>
    <w:rsid w:val="00B301A1"/>
    <w:rsid w:val="00B56E4E"/>
    <w:rsid w:val="00B64BF2"/>
    <w:rsid w:val="00B650B6"/>
    <w:rsid w:val="00B65EDF"/>
    <w:rsid w:val="00BA0B8E"/>
    <w:rsid w:val="00BC45C8"/>
    <w:rsid w:val="00BC6C93"/>
    <w:rsid w:val="00BE124B"/>
    <w:rsid w:val="00BE6840"/>
    <w:rsid w:val="00C058B1"/>
    <w:rsid w:val="00C06BFB"/>
    <w:rsid w:val="00C17397"/>
    <w:rsid w:val="00C32231"/>
    <w:rsid w:val="00C558BC"/>
    <w:rsid w:val="00C60CFF"/>
    <w:rsid w:val="00C62526"/>
    <w:rsid w:val="00C62924"/>
    <w:rsid w:val="00C6400A"/>
    <w:rsid w:val="00C9378B"/>
    <w:rsid w:val="00CE154F"/>
    <w:rsid w:val="00D16C91"/>
    <w:rsid w:val="00D67D8D"/>
    <w:rsid w:val="00D828F1"/>
    <w:rsid w:val="00DC5634"/>
    <w:rsid w:val="00DC5AAD"/>
    <w:rsid w:val="00E01D66"/>
    <w:rsid w:val="00E0470C"/>
    <w:rsid w:val="00E51AA5"/>
    <w:rsid w:val="00E62ABD"/>
    <w:rsid w:val="00E670C5"/>
    <w:rsid w:val="00E8022E"/>
    <w:rsid w:val="00EB3095"/>
    <w:rsid w:val="00F26413"/>
    <w:rsid w:val="00F37831"/>
    <w:rsid w:val="00F4397B"/>
    <w:rsid w:val="00F5671E"/>
    <w:rsid w:val="00F62B69"/>
    <w:rsid w:val="00F929E6"/>
    <w:rsid w:val="00F92D05"/>
    <w:rsid w:val="00FA0328"/>
    <w:rsid w:val="00FA5EED"/>
    <w:rsid w:val="00FC7AFF"/>
    <w:rsid w:val="00FE55F7"/>
    <w:rsid w:val="00FE774C"/>
    <w:rsid w:val="00FF154B"/>
    <w:rsid w:val="00FF7AF0"/>
    <w:rsid w:val="495F7EE8"/>
    <w:rsid w:val="525A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2742C"/>
  <w15:docId w15:val="{DF9E2C95-3E23-4719-948B-7BBCEE85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71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1E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2A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2AF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C2AF7"/>
    <w:rPr>
      <w:vertAlign w:val="superscript"/>
    </w:rPr>
  </w:style>
  <w:style w:type="paragraph" w:styleId="Revision">
    <w:name w:val="Revision"/>
    <w:hidden/>
    <w:uiPriority w:val="99"/>
    <w:semiHidden/>
    <w:rsid w:val="00E0470C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0470C"/>
    <w:pPr>
      <w:ind w:left="720"/>
      <w:contextualSpacing/>
    </w:pPr>
  </w:style>
  <w:style w:type="table" w:styleId="TableGrid">
    <w:name w:val="Table Grid"/>
    <w:basedOn w:val="TableNormal"/>
    <w:uiPriority w:val="59"/>
    <w:rsid w:val="00823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40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07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C40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07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01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1D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1D66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D6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lej021\Downloads\Forms%20and%20templates\Delegation%20of%20Authority%20Form_v3%20Nov%20202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A52B175C3024D8A7514974F43D9F5" ma:contentTypeVersion="4" ma:contentTypeDescription="Create a new document." ma:contentTypeScope="" ma:versionID="ee96b5865fc81920ded19918655529dc">
  <xsd:schema xmlns:xsd="http://www.w3.org/2001/XMLSchema" xmlns:xs="http://www.w3.org/2001/XMLSchema" xmlns:p="http://schemas.microsoft.com/office/2006/metadata/properties" xmlns:ns2="d4166885-337f-4736-8600-787b33c06d2c" targetNamespace="http://schemas.microsoft.com/office/2006/metadata/properties" ma:root="true" ma:fieldsID="d445d0532dc3c2ff8323bb6ae9ae4577" ns2:_="">
    <xsd:import namespace="d4166885-337f-4736-8600-787b33c06d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66885-337f-4736-8600-787b33c06d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7D4533-5F85-4D20-8FF8-CB2668778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9C0552-8620-4437-ADD6-FD1058E5D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868E8-2B05-4EDA-B12A-2DA3BA93C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166885-337f-4736-8600-787b33c06d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FF38F1-A2D9-42A3-B673-D79DEAE71D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Delegation of Authority Form_v3 Nov 2025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 Jessica at MEFL</dc:creator>
  <cp:keywords/>
  <cp:lastModifiedBy>Cole Jessica at MFI</cp:lastModifiedBy>
  <cp:revision>1</cp:revision>
  <dcterms:created xsi:type="dcterms:W3CDTF">2026-05-11T16:08:00Z</dcterms:created>
  <dcterms:modified xsi:type="dcterms:W3CDTF">2026-05-11T16:09:00Z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0x010100472A52B175C3024D8A7514974F43D9F5</vt:lpwstr>
  </property>
  <property fmtid="{D5CDD505-2E9C-101B-9397-08002B2CF9AE}" pid="3" name="Document Type">
    <vt:lpwstr/>
  </property>
  <property fmtid="{D5CDD505-2E9C-101B-9397-08002B2CF9AE}" pid="4" name="Document_x0020_Type">
    <vt:lpwstr/>
  </property>
  <property fmtid="{D5CDD505-2E9C-101B-9397-08002B2CF9AE}" pid="5" name="ClassificationContentMarkingFooterShapeIds">
    <vt:lpwstr>747914a0,6c13aafe,2ec842ba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Unclassified</vt:lpwstr>
  </property>
  <property fmtid="{D5CDD505-2E9C-101B-9397-08002B2CF9AE}" pid="8" name="MSIP_Label_250b0053-e9e4-4f03-b2f6-aff36cfd23c2_Enabled">
    <vt:lpwstr>true</vt:lpwstr>
  </property>
  <property fmtid="{D5CDD505-2E9C-101B-9397-08002B2CF9AE}" pid="9" name="MSIP_Label_250b0053-e9e4-4f03-b2f6-aff36cfd23c2_SetDate">
    <vt:lpwstr>2025-09-02T09:59:35Z</vt:lpwstr>
  </property>
  <property fmtid="{D5CDD505-2E9C-101B-9397-08002B2CF9AE}" pid="10" name="MSIP_Label_250b0053-e9e4-4f03-b2f6-aff36cfd23c2_Method">
    <vt:lpwstr>Standard</vt:lpwstr>
  </property>
  <property fmtid="{D5CDD505-2E9C-101B-9397-08002B2CF9AE}" pid="11" name="MSIP_Label_250b0053-e9e4-4f03-b2f6-aff36cfd23c2_Name">
    <vt:lpwstr>Unlabel</vt:lpwstr>
  </property>
  <property fmtid="{D5CDD505-2E9C-101B-9397-08002B2CF9AE}" pid="12" name="MSIP_Label_250b0053-e9e4-4f03-b2f6-aff36cfd23c2_SiteId">
    <vt:lpwstr>34cdd9f5-5db8-49bc-acba-01f65cca680d</vt:lpwstr>
  </property>
  <property fmtid="{D5CDD505-2E9C-101B-9397-08002B2CF9AE}" pid="13" name="MSIP_Label_250b0053-e9e4-4f03-b2f6-aff36cfd23c2_ActionId">
    <vt:lpwstr>095b7b61-adb5-4529-bd4a-140e99a5d425</vt:lpwstr>
  </property>
  <property fmtid="{D5CDD505-2E9C-101B-9397-08002B2CF9AE}" pid="14" name="MSIP_Label_250b0053-e9e4-4f03-b2f6-aff36cfd23c2_ContentBits">
    <vt:lpwstr>2</vt:lpwstr>
  </property>
  <property fmtid="{D5CDD505-2E9C-101B-9397-08002B2CF9AE}" pid="15" name="MSIP_Label_250b0053-e9e4-4f03-b2f6-aff36cfd23c2_Tag">
    <vt:lpwstr>10, 3, 0, 1</vt:lpwstr>
  </property>
  <property fmtid="{D5CDD505-2E9C-101B-9397-08002B2CF9AE}" pid="16" name="docLang">
    <vt:lpwstr>en</vt:lpwstr>
  </property>
</Properties>
</file>